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C84FF" w14:textId="77777777" w:rsidR="00600EB3" w:rsidRDefault="00600EB3" w:rsidP="00600EB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PALMER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fl.1407)</w:t>
      </w:r>
    </w:p>
    <w:p w14:paraId="37572E36" w14:textId="77777777" w:rsidR="00600EB3" w:rsidRDefault="00600EB3" w:rsidP="00600EB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Maryng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2694A5F6" w14:textId="77777777" w:rsidR="00600EB3" w:rsidRDefault="00600EB3" w:rsidP="00600EB3">
      <w:pPr>
        <w:rPr>
          <w:rFonts w:ascii="Times New Roman" w:hAnsi="Times New Roman" w:cs="Times New Roman"/>
          <w:sz w:val="24"/>
          <w:szCs w:val="24"/>
        </w:rPr>
      </w:pPr>
    </w:p>
    <w:p w14:paraId="2FAF87C3" w14:textId="77777777" w:rsidR="00600EB3" w:rsidRDefault="00600EB3" w:rsidP="00600EB3">
      <w:pPr>
        <w:rPr>
          <w:rFonts w:ascii="Times New Roman" w:hAnsi="Times New Roman" w:cs="Times New Roman"/>
          <w:sz w:val="24"/>
          <w:szCs w:val="24"/>
        </w:rPr>
      </w:pPr>
    </w:p>
    <w:p w14:paraId="7BF822EC" w14:textId="77777777" w:rsidR="00600EB3" w:rsidRDefault="00600EB3" w:rsidP="00600EB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Dec.1407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from all cities, boroughs and</w:t>
      </w:r>
    </w:p>
    <w:p w14:paraId="7960A4D4" w14:textId="77777777" w:rsidR="00600EB3" w:rsidRDefault="00600EB3" w:rsidP="00600EB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towns and from all secular lords of towns and other lay persons having goods</w:t>
      </w:r>
    </w:p>
    <w:p w14:paraId="0BA044D7" w14:textId="77777777" w:rsidR="00600EB3" w:rsidRDefault="00600EB3" w:rsidP="00600EB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and possessions and from others both great and small in Lindsey, except </w:t>
      </w:r>
    </w:p>
    <w:p w14:paraId="1E7DAE45" w14:textId="77777777" w:rsidR="00600EB3" w:rsidRDefault="00600EB3" w:rsidP="00600EB3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city of Lincoln, </w:t>
      </w:r>
      <w:proofErr w:type="gramStart"/>
      <w:r>
        <w:rPr>
          <w:rFonts w:ascii="Times New Roman" w:hAnsi="Times New Roman" w:cs="Times New Roman"/>
          <w:sz w:val="24"/>
          <w:szCs w:val="24"/>
        </w:rPr>
        <w:t>and also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from ecclesiastical persons, taxes of the fifteenth and the tenth granted to the King at the last Parliament.</w:t>
      </w:r>
    </w:p>
    <w:p w14:paraId="56934F74" w14:textId="77777777" w:rsidR="00600EB3" w:rsidRDefault="00600EB3" w:rsidP="00600EB3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(C.F.R. 1405-13 p.90)</w:t>
      </w:r>
    </w:p>
    <w:p w14:paraId="6C5BEC6E" w14:textId="77777777" w:rsidR="00600EB3" w:rsidRDefault="00600EB3" w:rsidP="00600EB3">
      <w:pPr>
        <w:rPr>
          <w:rFonts w:ascii="Times New Roman" w:hAnsi="Times New Roman" w:cs="Times New Roman"/>
          <w:sz w:val="24"/>
          <w:szCs w:val="24"/>
        </w:rPr>
      </w:pPr>
    </w:p>
    <w:p w14:paraId="1D8A2941" w14:textId="77777777" w:rsidR="00600EB3" w:rsidRDefault="00600EB3" w:rsidP="00600EB3">
      <w:pPr>
        <w:rPr>
          <w:rFonts w:ascii="Times New Roman" w:hAnsi="Times New Roman" w:cs="Times New Roman"/>
          <w:sz w:val="24"/>
          <w:szCs w:val="24"/>
        </w:rPr>
      </w:pPr>
    </w:p>
    <w:p w14:paraId="585D6EAA" w14:textId="77777777" w:rsidR="00600EB3" w:rsidRDefault="00600EB3" w:rsidP="00600EB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October 2021</w:t>
      </w:r>
    </w:p>
    <w:p w14:paraId="009A7F4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21E40F" w14:textId="77777777" w:rsidR="00600EB3" w:rsidRDefault="00600EB3" w:rsidP="009139A6">
      <w:r>
        <w:separator/>
      </w:r>
    </w:p>
  </w:endnote>
  <w:endnote w:type="continuationSeparator" w:id="0">
    <w:p w14:paraId="37AFDC41" w14:textId="77777777" w:rsidR="00600EB3" w:rsidRDefault="00600EB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0E66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D129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63F1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112A9F" w14:textId="77777777" w:rsidR="00600EB3" w:rsidRDefault="00600EB3" w:rsidP="009139A6">
      <w:r>
        <w:separator/>
      </w:r>
    </w:p>
  </w:footnote>
  <w:footnote w:type="continuationSeparator" w:id="0">
    <w:p w14:paraId="48EBD7BD" w14:textId="77777777" w:rsidR="00600EB3" w:rsidRDefault="00600EB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8865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7919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8AC9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0EB3"/>
    <w:rsid w:val="000666E0"/>
    <w:rsid w:val="002510B7"/>
    <w:rsid w:val="005C130B"/>
    <w:rsid w:val="00600EB3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A1CCBD"/>
  <w15:chartTrackingRefBased/>
  <w15:docId w15:val="{90C723E4-DA0A-493C-8490-D08A73A86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0EB3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69</Words>
  <Characters>394</Characters>
  <Application>Microsoft Office Word</Application>
  <DocSecurity>0</DocSecurity>
  <Lines>3</Lines>
  <Paragraphs>1</Paragraphs>
  <ScaleCrop>false</ScaleCrop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2022-01-28T10:32:00Z</dcterms:created>
  <dcterms:modified xsi:type="dcterms:W3CDTF">2022-01-28T10:32:00Z</dcterms:modified>
</cp:coreProperties>
</file>